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4C13E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Sir William CRAPNELL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3B2637B3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Brandeston</w:t>
      </w:r>
      <w:proofErr w:type="spellEnd"/>
      <w:r>
        <w:rPr>
          <w:rStyle w:val="s1"/>
        </w:rPr>
        <w:t>, Suffolk.</w:t>
      </w:r>
    </w:p>
    <w:p w14:paraId="44338F24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</w:p>
    <w:p w14:paraId="09072C00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</w:p>
    <w:p w14:paraId="732FC042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09EF9007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</w:t>
      </w:r>
      <w:r>
        <w:rPr>
          <w:rStyle w:val="s1"/>
        </w:rPr>
        <w:t>74)</w:t>
      </w:r>
    </w:p>
    <w:p w14:paraId="46750D52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</w:p>
    <w:p w14:paraId="138CE626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</w:p>
    <w:p w14:paraId="1F65EDBD" w14:textId="77777777" w:rsidR="00B535F2" w:rsidRDefault="00B535F2" w:rsidP="00B535F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12 September 2021</w:t>
      </w:r>
    </w:p>
    <w:p w14:paraId="789D81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2AB20" w14:textId="77777777" w:rsidR="00B535F2" w:rsidRDefault="00B535F2" w:rsidP="009139A6">
      <w:r>
        <w:separator/>
      </w:r>
    </w:p>
  </w:endnote>
  <w:endnote w:type="continuationSeparator" w:id="0">
    <w:p w14:paraId="1333A836" w14:textId="77777777" w:rsidR="00B535F2" w:rsidRDefault="00B535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8D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A5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ED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6ADC" w14:textId="77777777" w:rsidR="00B535F2" w:rsidRDefault="00B535F2" w:rsidP="009139A6">
      <w:r>
        <w:separator/>
      </w:r>
    </w:p>
  </w:footnote>
  <w:footnote w:type="continuationSeparator" w:id="0">
    <w:p w14:paraId="58568FE3" w14:textId="77777777" w:rsidR="00B535F2" w:rsidRDefault="00B535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D9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0AE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5F1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5F2"/>
    <w:rsid w:val="000666E0"/>
    <w:rsid w:val="002510B7"/>
    <w:rsid w:val="005C130B"/>
    <w:rsid w:val="00826F5C"/>
    <w:rsid w:val="009139A6"/>
    <w:rsid w:val="009448BB"/>
    <w:rsid w:val="00A3176C"/>
    <w:rsid w:val="00AE65F8"/>
    <w:rsid w:val="00B535F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D2881"/>
  <w15:chartTrackingRefBased/>
  <w15:docId w15:val="{EBE1DC52-128C-46A2-8F5C-2A82036F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35F2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B535F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2021-09-30T11:30:00Z</dcterms:created>
  <dcterms:modified xsi:type="dcterms:W3CDTF">2021-09-30T11:30:00Z</dcterms:modified>
</cp:coreProperties>
</file>